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9446C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KIRTON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fl.1447-54)</w:t>
      </w:r>
    </w:p>
    <w:p w14:paraId="3432E6BC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</w:p>
    <w:p w14:paraId="1FCA8BBF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</w:p>
    <w:p w14:paraId="385FE2DF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1447-54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Devon.</w:t>
      </w:r>
    </w:p>
    <w:p w14:paraId="518F5F99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04536194" w14:textId="77777777" w:rsidR="005844A9" w:rsidRDefault="005844A9" w:rsidP="005844A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p.77)</w:t>
      </w:r>
    </w:p>
    <w:p w14:paraId="0DD31AF3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</w:p>
    <w:p w14:paraId="76BD87E2" w14:textId="77777777" w:rsidR="005844A9" w:rsidRDefault="005844A9" w:rsidP="005844A9">
      <w:pPr>
        <w:rPr>
          <w:rFonts w:ascii="Times New Roman" w:hAnsi="Times New Roman" w:cs="Times New Roman"/>
          <w:sz w:val="24"/>
          <w:szCs w:val="24"/>
        </w:rPr>
      </w:pPr>
    </w:p>
    <w:p w14:paraId="6012DE5D" w14:textId="77777777" w:rsidR="005844A9" w:rsidRPr="00F93286" w:rsidRDefault="005844A9" w:rsidP="00584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46F94380" w14:textId="77777777" w:rsidR="006B2F86" w:rsidRPr="00E71FC3" w:rsidRDefault="005844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666C9" w14:textId="77777777" w:rsidR="005844A9" w:rsidRDefault="005844A9" w:rsidP="00E71FC3">
      <w:r>
        <w:separator/>
      </w:r>
    </w:p>
  </w:endnote>
  <w:endnote w:type="continuationSeparator" w:id="0">
    <w:p w14:paraId="09F14972" w14:textId="77777777" w:rsidR="005844A9" w:rsidRDefault="005844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401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F6029" w14:textId="77777777" w:rsidR="005844A9" w:rsidRDefault="005844A9" w:rsidP="00E71FC3">
      <w:r>
        <w:separator/>
      </w:r>
    </w:p>
  </w:footnote>
  <w:footnote w:type="continuationSeparator" w:id="0">
    <w:p w14:paraId="49492FFB" w14:textId="77777777" w:rsidR="005844A9" w:rsidRDefault="005844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A9"/>
    <w:rsid w:val="001A7C09"/>
    <w:rsid w:val="00577BD5"/>
    <w:rsid w:val="005844A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6A24"/>
  <w15:chartTrackingRefBased/>
  <w15:docId w15:val="{3D16D2EC-EB63-4C52-84BE-A7582837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4A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2018-10-02T19:15:00Z</dcterms:created>
  <dcterms:modified xsi:type="dcterms:W3CDTF">2018-10-02T19:15:00Z</dcterms:modified>
</cp:coreProperties>
</file>